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C9F91" w14:textId="77777777" w:rsidR="007F26A2" w:rsidRDefault="007F26A2" w:rsidP="007F26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PAGE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AF26E5E" w14:textId="77777777" w:rsidR="007F26A2" w:rsidRDefault="007F26A2" w:rsidP="007F26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Alferton</w:t>
      </w:r>
      <w:proofErr w:type="spellEnd"/>
      <w:r>
        <w:rPr>
          <w:rFonts w:cs="Times New Roman"/>
          <w:szCs w:val="24"/>
        </w:rPr>
        <w:t>, Lincolnshire.</w:t>
      </w:r>
    </w:p>
    <w:p w14:paraId="2180ED2F" w14:textId="77777777" w:rsidR="007F26A2" w:rsidRDefault="007F26A2" w:rsidP="007F26A2">
      <w:pPr>
        <w:pStyle w:val="NoSpacing"/>
        <w:rPr>
          <w:rFonts w:cs="Times New Roman"/>
          <w:szCs w:val="24"/>
        </w:rPr>
      </w:pPr>
    </w:p>
    <w:p w14:paraId="6A17E02A" w14:textId="77777777" w:rsidR="007F26A2" w:rsidRDefault="007F26A2" w:rsidP="007F26A2">
      <w:pPr>
        <w:pStyle w:val="NoSpacing"/>
        <w:rPr>
          <w:rFonts w:cs="Times New Roman"/>
          <w:szCs w:val="24"/>
        </w:rPr>
      </w:pPr>
    </w:p>
    <w:p w14:paraId="30FF9F06" w14:textId="77777777" w:rsidR="007F26A2" w:rsidRDefault="007F26A2" w:rsidP="007F26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James Barre of </w:t>
      </w:r>
      <w:proofErr w:type="spellStart"/>
      <w:r>
        <w:rPr>
          <w:rFonts w:cs="Times New Roman"/>
          <w:szCs w:val="24"/>
        </w:rPr>
        <w:t>Uffington</w:t>
      </w:r>
      <w:proofErr w:type="spellEnd"/>
      <w:r>
        <w:rPr>
          <w:rFonts w:cs="Times New Roman"/>
          <w:szCs w:val="24"/>
        </w:rPr>
        <w:t>(q.v.).</w:t>
      </w:r>
    </w:p>
    <w:p w14:paraId="59847502" w14:textId="77777777" w:rsidR="007F26A2" w:rsidRDefault="007F26A2" w:rsidP="007F26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4989A0AC" w14:textId="77777777" w:rsidR="007F26A2" w:rsidRDefault="007F26A2" w:rsidP="007F26A2">
      <w:pPr>
        <w:pStyle w:val="NoSpacing"/>
        <w:rPr>
          <w:rFonts w:cs="Times New Roman"/>
          <w:szCs w:val="24"/>
        </w:rPr>
      </w:pPr>
    </w:p>
    <w:p w14:paraId="3FE5C33F" w14:textId="77777777" w:rsidR="007F26A2" w:rsidRDefault="007F26A2" w:rsidP="007F26A2">
      <w:pPr>
        <w:pStyle w:val="NoSpacing"/>
        <w:rPr>
          <w:rFonts w:cs="Times New Roman"/>
          <w:szCs w:val="24"/>
        </w:rPr>
      </w:pPr>
    </w:p>
    <w:p w14:paraId="6C801CC7" w14:textId="77777777" w:rsidR="007F26A2" w:rsidRDefault="007F26A2" w:rsidP="007F26A2">
      <w:pPr>
        <w:pStyle w:val="NoSpacing"/>
        <w:rPr>
          <w:rFonts w:cs="Times New Roman"/>
          <w:szCs w:val="24"/>
        </w:rPr>
      </w:pPr>
    </w:p>
    <w:p w14:paraId="09DCF6C8" w14:textId="77777777" w:rsidR="007F26A2" w:rsidRDefault="007F26A2" w:rsidP="007F26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September 2022</w:t>
      </w:r>
    </w:p>
    <w:p w14:paraId="3B724F0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313E4" w14:textId="77777777" w:rsidR="007F26A2" w:rsidRDefault="007F26A2" w:rsidP="009139A6">
      <w:r>
        <w:separator/>
      </w:r>
    </w:p>
  </w:endnote>
  <w:endnote w:type="continuationSeparator" w:id="0">
    <w:p w14:paraId="6FFE46F6" w14:textId="77777777" w:rsidR="007F26A2" w:rsidRDefault="007F26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E54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B3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64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E6CF3" w14:textId="77777777" w:rsidR="007F26A2" w:rsidRDefault="007F26A2" w:rsidP="009139A6">
      <w:r>
        <w:separator/>
      </w:r>
    </w:p>
  </w:footnote>
  <w:footnote w:type="continuationSeparator" w:id="0">
    <w:p w14:paraId="46CB0BA8" w14:textId="77777777" w:rsidR="007F26A2" w:rsidRDefault="007F26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E3D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9FD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630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6A2"/>
    <w:rsid w:val="000666E0"/>
    <w:rsid w:val="002510B7"/>
    <w:rsid w:val="005C130B"/>
    <w:rsid w:val="007F26A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87CCA"/>
  <w15:chartTrackingRefBased/>
  <w15:docId w15:val="{CDCBFDE3-CD3A-4B7A-A17B-8D15D6EFD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F26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2022-11-17T20:37:00Z</dcterms:created>
  <dcterms:modified xsi:type="dcterms:W3CDTF">2022-11-17T20:38:00Z</dcterms:modified>
</cp:coreProperties>
</file>